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E395A9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BONDE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DF121F3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56B051E6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542D0AD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F4C5ACF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1F448880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23354D0D" w14:textId="77777777" w:rsidR="003079D6" w:rsidRPr="00065994" w:rsidRDefault="003079D6" w:rsidP="003079D6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4ED9A830" w14:textId="77777777" w:rsidR="003079D6" w:rsidRDefault="003079D6" w:rsidP="003079D6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0F1629AF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049D5CB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B9BC7EF" w14:textId="77777777" w:rsidR="003079D6" w:rsidRDefault="003079D6" w:rsidP="003079D6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September 2024</w:t>
      </w:r>
    </w:p>
    <w:p w14:paraId="31C7CD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BD7C5" w14:textId="77777777" w:rsidR="003079D6" w:rsidRDefault="003079D6" w:rsidP="009139A6">
      <w:r>
        <w:separator/>
      </w:r>
    </w:p>
  </w:endnote>
  <w:endnote w:type="continuationSeparator" w:id="0">
    <w:p w14:paraId="42F99012" w14:textId="77777777" w:rsidR="003079D6" w:rsidRDefault="003079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543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60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DF3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F5B407" w14:textId="77777777" w:rsidR="003079D6" w:rsidRDefault="003079D6" w:rsidP="009139A6">
      <w:r>
        <w:separator/>
      </w:r>
    </w:p>
  </w:footnote>
  <w:footnote w:type="continuationSeparator" w:id="0">
    <w:p w14:paraId="0BE6FCA0" w14:textId="77777777" w:rsidR="003079D6" w:rsidRDefault="003079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220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249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6D6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9D6"/>
    <w:rsid w:val="000666E0"/>
    <w:rsid w:val="002510B7"/>
    <w:rsid w:val="00270799"/>
    <w:rsid w:val="003079D6"/>
    <w:rsid w:val="005C130B"/>
    <w:rsid w:val="007D101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4C9B5"/>
  <w15:chartTrackingRefBased/>
  <w15:docId w15:val="{B3B4A150-7FA3-4FDF-AEC4-3D71584F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2024-12-15T13:50:00Z</dcterms:created>
  <dcterms:modified xsi:type="dcterms:W3CDTF">2024-12-15T13:50:00Z</dcterms:modified>
</cp:coreProperties>
</file>